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  <w:sz w:val="36"/>
        </w:rPr>
        <w:t>2</w:t>
      </w:r>
      <w:r w:rsidRPr="00234608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>综合练习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第一部分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听力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共五节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>个小题</w:t>
      </w:r>
      <w:r w:rsidRPr="00234608">
        <w:rPr>
          <w:rFonts w:ascii="Times New Roman" w:eastAsia="宋体" w:hAnsi="宋体"/>
          <w:color w:val="000000" w:themeColor="text1"/>
          <w:sz w:val="26"/>
        </w:rPr>
        <w:t>;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每小题</w:t>
      </w:r>
      <w:r w:rsidRPr="00234608">
        <w:rPr>
          <w:rFonts w:ascii="Times New Roman" w:eastAsia="宋体" w:hAnsi="宋体"/>
          <w:color w:val="000000" w:themeColor="text1"/>
          <w:sz w:val="26"/>
        </w:rPr>
        <w:t>1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选择相应的图片。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51AD607" wp14:editId="5191C979">
            <wp:extent cx="4000320" cy="582840"/>
            <wp:effectExtent l="0" t="0" r="0" b="0"/>
            <wp:docPr id="74" name="TE7KR34.eps" descr="id:2147486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032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0EAF541" wp14:editId="30CFB7B3">
            <wp:extent cx="4000320" cy="761760"/>
            <wp:effectExtent l="0" t="0" r="0" b="0"/>
            <wp:docPr id="75" name="25EG47.eps" descr="id:2147486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032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BC715E3" wp14:editId="0F9F605D">
            <wp:extent cx="4062960" cy="596520"/>
            <wp:effectExtent l="0" t="0" r="0" b="0"/>
            <wp:docPr id="76" name="25EG14.eps" descr="id:2147486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296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0407A6B" wp14:editId="74A54245">
            <wp:extent cx="3822840" cy="735840"/>
            <wp:effectExtent l="0" t="0" r="0" b="0"/>
            <wp:docPr id="77" name="TE7KR37.eps" descr="id:2147486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2284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2EC4463" wp14:editId="3D082C0F">
            <wp:extent cx="4062960" cy="558360"/>
            <wp:effectExtent l="0" t="0" r="0" b="0"/>
            <wp:docPr id="78" name="TE7KR38.eps" descr="id:2147486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6296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D8F07BA" wp14:editId="732857F6">
            <wp:extent cx="4062960" cy="582840"/>
            <wp:effectExtent l="0" t="0" r="0" b="0"/>
            <wp:docPr id="79" name="TE7KR39.eps" descr="id:2147486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296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听句子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选择最佳应答。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it is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　　　　　　　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No, she is my cousin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my aunt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my uncle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he is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Chen Jie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Chen Jie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Chen Jie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he can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he is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he does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Four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father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has long hair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he does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No, he isn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No, she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第三节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选择最佳选项完成句子。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speakers are talking about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family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Jimmy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family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family photo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girl in red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Bill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cousin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Bill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classmate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Bill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friend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lastRenderedPageBreak/>
        <w:t>15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colour of Billy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mother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hair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red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brown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black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Alice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brother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is tall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has short hair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has long hair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boy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sister likes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baseball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football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swimming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schoolbag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Emma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Tony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Amy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第四节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根据对话内容及问题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19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20</w:t>
      </w:r>
      <w:r w:rsidRPr="00234608">
        <w:rPr>
          <w:rFonts w:eastAsia="方正宋黑_GBK"/>
          <w:color w:val="000000" w:themeColor="text1"/>
        </w:rPr>
        <w:t>题。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is the girl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name?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Grace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Anna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Alice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Who does the girl have a good day with?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Her friend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Her brother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Her cousin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21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22</w:t>
      </w:r>
      <w:r w:rsidRPr="00234608">
        <w:rPr>
          <w:rFonts w:eastAsia="方正宋黑_GBK"/>
          <w:color w:val="000000" w:themeColor="text1"/>
        </w:rPr>
        <w:t>题。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the name of the girl in the photo?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Alice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Gina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Who are these two boys?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Tom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brothers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Alice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brothers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Tom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cousins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23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24</w:t>
      </w:r>
      <w:r w:rsidRPr="00234608">
        <w:rPr>
          <w:rFonts w:eastAsia="方正宋黑_GBK"/>
          <w:color w:val="000000" w:themeColor="text1"/>
        </w:rPr>
        <w:t>题。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Who is the woman in the photo?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Anna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aunt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Anna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mother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Anna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the woman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favourite sport?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Football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Tennis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Ping-pong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第五节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听短文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完成表中所缺信息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每空仅填一词。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读三遍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80"/>
        <w:gridCol w:w="4887"/>
      </w:tblGrid>
      <w:tr w:rsidR="00B939E4" w:rsidRPr="00234608" w:rsidTr="00241B6B">
        <w:trPr>
          <w:jc w:val="center"/>
        </w:trPr>
        <w:tc>
          <w:tcPr>
            <w:tcW w:w="5000" w:type="pct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Frank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 family</w:t>
            </w:r>
          </w:p>
        </w:tc>
      </w:tr>
      <w:tr w:rsidR="00B939E4" w:rsidRPr="00234608" w:rsidTr="00241B6B">
        <w:trPr>
          <w:jc w:val="center"/>
        </w:trPr>
        <w:tc>
          <w:tcPr>
            <w:tcW w:w="5000" w:type="pct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lastRenderedPageBreak/>
              <w:t>25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people are in Frank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 family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  <w:tr w:rsidR="00B939E4" w:rsidRPr="00234608" w:rsidTr="00241B6B">
        <w:trPr>
          <w:jc w:val="center"/>
        </w:trPr>
        <w:tc>
          <w:tcPr>
            <w:tcW w:w="2044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Frank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s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26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  <w:tc>
          <w:tcPr>
            <w:tcW w:w="295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Bob is 38 years old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Alice is 35 years old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</w:tr>
      <w:tr w:rsidR="00B939E4" w:rsidRPr="00234608" w:rsidTr="00241B6B">
        <w:trPr>
          <w:jc w:val="center"/>
        </w:trPr>
        <w:tc>
          <w:tcPr>
            <w:tcW w:w="2044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Frank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s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27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and brother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  <w:tc>
          <w:tcPr>
            <w:tcW w:w="295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Anna and Maria are 10 years old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Tom is Frank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s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28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and he is 1 year old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  <w:tr w:rsidR="00B939E4" w:rsidRPr="00234608" w:rsidTr="00241B6B">
        <w:trPr>
          <w:jc w:val="center"/>
        </w:trPr>
        <w:tc>
          <w:tcPr>
            <w:tcW w:w="2044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Frank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 grandparents</w:t>
            </w:r>
          </w:p>
        </w:tc>
        <w:tc>
          <w:tcPr>
            <w:tcW w:w="295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His grandpa is 62 years old and his hair is grey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His grandma is 60 years old and her hair is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29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They have two pets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—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a black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30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and a white cat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</w:tbl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第二部分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完形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从框内</w:t>
      </w:r>
      <w:r w:rsidRPr="00234608">
        <w:rPr>
          <w:rFonts w:ascii="Times New Roman" w:eastAsia="宋体" w:hAnsi="宋体"/>
          <w:color w:val="000000" w:themeColor="text1"/>
        </w:rPr>
        <w:t>6</w:t>
      </w:r>
      <w:r w:rsidRPr="00234608">
        <w:rPr>
          <w:rFonts w:ascii="Times New Roman" w:eastAsia="宋体" w:hAnsi="宋体"/>
          <w:color w:val="000000" w:themeColor="text1"/>
        </w:rPr>
        <w:t>个选项中选出可以填入空白处的最佳选项。选项中有一项为多余项。</w:t>
      </w:r>
    </w:p>
    <w:p w:rsidR="00B939E4" w:rsidRPr="00234608" w:rsidRDefault="00B939E4" w:rsidP="00241B6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grandparents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is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of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name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sister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colour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Good morning!My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is Linda Green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an American girl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This is a photo of my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These are my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, Jack and Jenny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my father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father and mother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These are my parents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mother is in a red jacket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Red is her favourite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father is a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tall and has short hair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Those are my aunt and my </w:t>
      </w:r>
      <w:r w:rsidRPr="00234608">
        <w:rPr>
          <w:rFonts w:ascii="Times New Roman" w:eastAsia="宋体" w:hAnsi="宋体"/>
          <w:color w:val="000000" w:themeColor="text1"/>
        </w:rPr>
        <w:lastRenderedPageBreak/>
        <w:t>uncle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my father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and brother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Look at the boy!Who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he?He is my cousin and his name is David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三个选项中选出可以填入空白处的最佳选项。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Do you like sports?Do you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36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tennis, basketball or baseball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37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school?I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m Alex, and my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name is Green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There are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children in my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all like sports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My brother Peter and I are in the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school, so we can play basketball and football together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Peter is tall and strong, so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easy for him to play basketball well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 for me,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very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 also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a sister, and she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only 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likes ping-pong, so we always play ping-pong after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We have lots of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playing together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think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relaxing to play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In the evening, we can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some sports games on TV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love sports and 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happy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spell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play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first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middle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family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two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three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four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same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great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nice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boring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interesting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difficult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see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know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have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balls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fun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games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baseball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games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sports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watch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see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look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第三部分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阅读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共三节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50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12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30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阅读下列短文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三个选项中选出最佳选项。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A</w:t>
      </w:r>
    </w:p>
    <w:tbl>
      <w:tblPr>
        <w:tblW w:w="4889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083"/>
      </w:tblGrid>
      <w:tr w:rsidR="00B939E4" w:rsidRPr="00234608" w:rsidTr="00241B6B">
        <w:trPr>
          <w:trHeight w:val="757"/>
          <w:jc w:val="center"/>
        </w:trPr>
        <w:tc>
          <w:tcPr>
            <w:tcW w:w="500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 am Kate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 have a sister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Her name is Jane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She likes reading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We are in New York with our parents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 love my family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Kate</w:t>
            </w:r>
          </w:p>
        </w:tc>
      </w:tr>
      <w:tr w:rsidR="00B939E4" w:rsidRPr="00234608" w:rsidTr="00241B6B">
        <w:trPr>
          <w:trHeight w:val="766"/>
          <w:jc w:val="center"/>
        </w:trPr>
        <w:tc>
          <w:tcPr>
            <w:tcW w:w="500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 a boy from Beijing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 don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t have brothers, but I have a sister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We like sports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We have a lot of fun together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Wang Lei</w:t>
            </w:r>
          </w:p>
        </w:tc>
      </w:tr>
      <w:tr w:rsidR="00B939E4" w:rsidRPr="00234608" w:rsidTr="00241B6B">
        <w:trPr>
          <w:trHeight w:val="1016"/>
          <w:jc w:val="center"/>
        </w:trPr>
        <w:tc>
          <w:tcPr>
            <w:tcW w:w="500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 an English girl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 have a brother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His name is Jack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</w:t>
            </w:r>
            <w:r w:rsidRPr="00234608">
              <w:rPr>
                <w:rFonts w:ascii="Times New Roman" w:eastAsia="宋体" w:hAnsi="Times New Roman"/>
                <w:color w:val="000000" w:themeColor="text1"/>
              </w:rPr>
              <w:t>’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 13 and he is 15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My favourite colour is green, and his favourite colour is blue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Jack likes playing basketball with his classmates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Jenny</w:t>
            </w:r>
          </w:p>
        </w:tc>
      </w:tr>
      <w:tr w:rsidR="00B939E4" w:rsidRPr="00234608" w:rsidTr="00241B6B">
        <w:trPr>
          <w:trHeight w:val="1025"/>
          <w:jc w:val="center"/>
        </w:trPr>
        <w:tc>
          <w:tcPr>
            <w:tcW w:w="500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There are five people in my family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We are in London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I have two sisters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They are Amy and May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Amy has a red pencil box and five pens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May has a green pencil box and six pencils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  <w:p w:rsidR="00B939E4" w:rsidRPr="00234608" w:rsidRDefault="00B939E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Betty</w:t>
            </w:r>
          </w:p>
        </w:tc>
      </w:tr>
    </w:tbl>
    <w:p w:rsidR="00B939E4" w:rsidRPr="00234608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Where are Kate and her family?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Beijing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London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New York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Does Wang Lei have brothers?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he does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No, he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don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know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Who does Jack like playing basketball with?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sister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classmates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brothers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May has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pencils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four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five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six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B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Lucy has a big and happy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Alan and Linda are her grandparents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old but very kind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like reading at home, and sometimes they take a walk in the park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Lucy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father, Peter, is a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teaches in a middle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likes playing sports, such as volleyball, basketball and tennis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like taking a walk in the park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That isn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interesting for him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Lucy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mother, Jane, is very beautiful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goes to work from Monday to Friday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is a nurse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Peter has a brother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name is John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has a daughter called Joanna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and Lucy are in the same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has many school things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She puts them in the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right</w:t>
      </w:r>
      <w:r w:rsidRPr="00234608">
        <w:rPr>
          <w:rFonts w:ascii="Times New Roman" w:eastAsia="宋体" w:hAnsi="宋体"/>
          <w:color w:val="000000" w:themeColor="text1"/>
        </w:rPr>
        <w:t xml:space="preserve"> places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 her room is always tidy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many people are mentioned in the passage?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Who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like taking a walk in a park?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Lucy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grandpa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Lucy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Lucy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uncle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What does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right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mean here in Chinese?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好的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合适的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漂亮的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Which is NOT true?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Lucy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grandparents like playing tennis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Lucy and Joanna go to the same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Peter is Lucy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C</w:t>
      </w:r>
    </w:p>
    <w:p w:rsidR="00B939E4" w:rsidRPr="00234608" w:rsidRDefault="00B939E4" w:rsidP="00B939E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Dear Jim,</w:t>
      </w:r>
    </w:p>
    <w:p w:rsidR="00B939E4" w:rsidRPr="00234608" w:rsidRDefault="00B939E4" w:rsidP="00B939E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Can we be friends?Let me introduce my family to you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have a big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father, John, is a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mother, May, is a doctor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brothers are Mike and Tom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have a little sister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love her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Welcome to my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Yours, </w:t>
      </w:r>
    </w:p>
    <w:p w:rsidR="00B939E4" w:rsidRPr="00234608" w:rsidRDefault="00B939E4" w:rsidP="00241B6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Sara</w:t>
      </w:r>
    </w:p>
    <w:p w:rsidR="00B939E4" w:rsidRPr="00234608" w:rsidRDefault="00B939E4" w:rsidP="00B939E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Dear Sara, </w:t>
      </w:r>
    </w:p>
    <w:p w:rsidR="00B939E4" w:rsidRPr="00234608" w:rsidRDefault="00B939E4" w:rsidP="00B939E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Thank you for your letter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glad to know you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my family there are five people:my father, my mother, my sister, my brother and I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father, Tony, is an English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mother, Grace, is a worker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sister, my brother and I are students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re in No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1 Middle School but we are in different classes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love our family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Welcome to my home, too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Yours, </w:t>
      </w:r>
    </w:p>
    <w:p w:rsidR="00B939E4" w:rsidRPr="00234608" w:rsidRDefault="00B939E4" w:rsidP="00B939E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Jim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Sara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father is a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teacher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doctor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worker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There are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people in Sara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four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five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six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 xml:space="preserve"> is a worker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Jim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mother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Sara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mother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Sara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father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lastRenderedPageBreak/>
        <w:t>57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Which of the following is TRUE?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Sara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mother is an English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There are five people in Jim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Jim and his brother are in the same class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从短文后框内选项中选出可以填入空白处的最佳选项。选项中有一项为多余选项。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Sam is from a big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grandparents are very nice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The son is Sam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father, Jack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 the daughter is Sam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aunt, Amy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Her name is Alice and she is eight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Aunt Amy and Uncle Frank have two daughters, Grace and Helen, and a son Paul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Grace is 14 and Helen is 12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They love their school and feel happy to go to school every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Paul is only two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This is Sam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grandparents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 room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In the photo, Alice is in front of(</w:t>
      </w:r>
      <w:r w:rsidRPr="00234608">
        <w:rPr>
          <w:rFonts w:ascii="Times New Roman" w:eastAsia="宋体" w:hAnsi="宋体"/>
          <w:color w:val="000000" w:themeColor="text1"/>
        </w:rPr>
        <w:t>在……前面</w:t>
      </w:r>
      <w:r w:rsidRPr="00234608">
        <w:rPr>
          <w:rFonts w:ascii="Times New Roman" w:eastAsia="宋体" w:hAnsi="宋体"/>
          <w:color w:val="000000" w:themeColor="text1"/>
        </w:rPr>
        <w:t>) her parents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Grace and Helen are between their grandmother and their grandfather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Oh, he is on his father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shoulder(</w:t>
      </w:r>
      <w:r w:rsidRPr="00234608">
        <w:rPr>
          <w:rFonts w:ascii="Times New Roman" w:eastAsia="宋体" w:hAnsi="宋体"/>
          <w:color w:val="000000" w:themeColor="text1"/>
        </w:rPr>
        <w:t>肩膀</w:t>
      </w:r>
      <w:r w:rsidRPr="00234608">
        <w:rPr>
          <w:rFonts w:ascii="Times New Roman" w:eastAsia="宋体" w:hAnsi="宋体"/>
          <w:color w:val="000000" w:themeColor="text1"/>
        </w:rPr>
        <w:t>)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family photo is on the desk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have a son and a daughter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Sam has an uncle and an aunt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Sam has a sister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Where is Paul?</w:t>
      </w:r>
    </w:p>
    <w:p w:rsidR="00B939E4" w:rsidRPr="00234608" w:rsidRDefault="00B939E4" w:rsidP="00B939E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are in No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 Middle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第三节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根据其内容填空和回答问题。</w:t>
      </w:r>
      <w:r w:rsidRPr="00234608">
        <w:rPr>
          <w:rFonts w:ascii="Times New Roman" w:eastAsia="宋体" w:hAnsi="宋体"/>
          <w:color w:val="000000" w:themeColor="text1"/>
        </w:rPr>
        <w:t>(63</w:t>
      </w:r>
      <w:r w:rsidRPr="00234608">
        <w:rPr>
          <w:rFonts w:ascii="Times New Roman" w:eastAsia="宋体" w:hAnsi="宋体"/>
          <w:color w:val="000000" w:themeColor="text1"/>
        </w:rPr>
        <w:t>至</w:t>
      </w:r>
      <w:r w:rsidRPr="00234608">
        <w:rPr>
          <w:rFonts w:ascii="Times New Roman" w:eastAsia="宋体" w:hAnsi="宋体"/>
          <w:color w:val="000000" w:themeColor="text1"/>
        </w:rPr>
        <w:t>66</w:t>
      </w:r>
      <w:r w:rsidRPr="00234608">
        <w:rPr>
          <w:rFonts w:ascii="Times New Roman" w:eastAsia="宋体" w:hAnsi="宋体"/>
          <w:color w:val="000000" w:themeColor="text1"/>
        </w:rPr>
        <w:t>题每题答案不超过</w:t>
      </w:r>
      <w:r w:rsidRPr="00234608">
        <w:rPr>
          <w:rFonts w:ascii="Times New Roman" w:eastAsia="宋体" w:hAnsi="宋体"/>
          <w:color w:val="000000" w:themeColor="text1"/>
        </w:rPr>
        <w:t>3</w:t>
      </w:r>
      <w:r w:rsidRPr="00234608">
        <w:rPr>
          <w:rFonts w:ascii="Times New Roman" w:eastAsia="宋体" w:hAnsi="宋体"/>
          <w:color w:val="000000" w:themeColor="text1"/>
        </w:rPr>
        <w:t>个单词</w:t>
      </w:r>
      <w:r w:rsidRPr="00234608">
        <w:rPr>
          <w:rFonts w:ascii="Times New Roman" w:eastAsia="宋体" w:hAnsi="宋体"/>
          <w:color w:val="000000" w:themeColor="text1"/>
        </w:rPr>
        <w:t>, 67</w:t>
      </w:r>
      <w:r w:rsidRPr="00234608">
        <w:rPr>
          <w:rFonts w:ascii="Times New Roman" w:eastAsia="宋体" w:hAnsi="宋体"/>
          <w:color w:val="000000" w:themeColor="text1"/>
        </w:rPr>
        <w:t>题须用完整句子回答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Hi, 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Mark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Henry White is my 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from England, and he teaches us English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Henry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classes are very interesting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Henry has three children, Jim, Bill and Emily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Jim is eleven, Bill is nine and Emily is four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Jim and Bill go to school, but their sister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They have a cat, Yoyo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Henry always plays sports in his free time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likes playing sports because he wants to be healthy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Football is his favourite sport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 school, I often play football with my classmates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Sometimes Henry watches us play and sometimes he plays with us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thinks football is a fun sport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Henry White is a(n)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teacher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lastRenderedPageBreak/>
        <w:t>64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34608">
        <w:rPr>
          <w:rFonts w:ascii="Times New Roman" w:eastAsia="宋体" w:hAnsi="宋体"/>
          <w:color w:val="000000" w:themeColor="text1"/>
        </w:rPr>
        <w:t xml:space="preserve">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go to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Yoyo is the name of a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is Henry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favourite sport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many children does Henry have?Who are they?</w:t>
      </w:r>
    </w:p>
    <w:p w:rsidR="00B939E4" w:rsidRPr="00234608" w:rsidRDefault="00241B6B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　　　　　　　　</w:t>
      </w:r>
      <w:r w:rsidR="00B939E4"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第四部分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语言运用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根据中文意思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补全英语译文。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宋体" w:hAnsi="宋体"/>
          <w:color w:val="000000" w:themeColor="text1"/>
        </w:rPr>
        <w:t>每空限填一词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缩写算一词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下课后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我和我的同学打乒乓球。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I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ping-pong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my classmates after class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吉姆喜爱运动。他经常在下午打排球。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Jim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often plays volleyball in the afternoon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他每天花费大量时间做运动。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He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a lot of time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sports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这个女孩是我妹妹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她喜欢徒步旅行。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The girl is my sister and she likes to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我们经常在学校与朋友打篮球。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We often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at school with friends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在各题空白处填入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宋体"/>
          <w:color w:val="000000" w:themeColor="text1"/>
        </w:rPr>
        <w:t>个适当的单词或括号内单词的正确形式。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My name is Li Hong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This is a photo of my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There </w:t>
      </w:r>
      <w:r w:rsidRPr="00234608">
        <w:rPr>
          <w:rFonts w:ascii="Times New Roman" w:eastAsia="宋体" w:hAnsi="Times New Roman"/>
          <w:b/>
          <w:color w:val="000000" w:themeColor="text1"/>
        </w:rPr>
        <w:t>73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(be) four people in my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They are my father, my mother, my brother and </w:t>
      </w:r>
      <w:r w:rsidRPr="00234608">
        <w:rPr>
          <w:rFonts w:ascii="Times New Roman" w:eastAsia="宋体" w:hAnsi="Times New Roman"/>
          <w:b/>
          <w:color w:val="000000" w:themeColor="text1"/>
        </w:rPr>
        <w:t>74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DC3800F" wp14:editId="0014BDDC">
            <wp:extent cx="915840" cy="164520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584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4608">
        <w:rPr>
          <w:rFonts w:ascii="Times New Roman" w:eastAsia="宋体" w:hAnsi="宋体"/>
          <w:color w:val="000000" w:themeColor="text1"/>
        </w:rPr>
        <w:t>(I)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man is my father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Times New Roman"/>
          <w:b/>
          <w:color w:val="000000" w:themeColor="text1"/>
        </w:rPr>
        <w:t>75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(he) name is Li Feng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Times New Roman"/>
          <w:b/>
          <w:color w:val="000000" w:themeColor="text1"/>
        </w:rPr>
        <w:t>76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is that woman?She is my mother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And </w:t>
      </w:r>
      <w:r w:rsidRPr="00234608">
        <w:rPr>
          <w:rFonts w:ascii="Times New Roman" w:eastAsia="宋体" w:hAnsi="Times New Roman"/>
          <w:b/>
          <w:color w:val="000000" w:themeColor="text1"/>
        </w:rPr>
        <w:t>77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(she) name is Zhang Mei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Is that boy </w:t>
      </w:r>
      <w:r w:rsidRPr="00234608">
        <w:rPr>
          <w:rFonts w:ascii="Times New Roman" w:eastAsia="宋体" w:hAnsi="Times New Roman"/>
          <w:b/>
          <w:color w:val="000000" w:themeColor="text1"/>
        </w:rPr>
        <w:t>78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(I) brother?Yes, he is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 name is Li Fei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m </w:t>
      </w:r>
      <w:r w:rsidRPr="00234608">
        <w:rPr>
          <w:rFonts w:ascii="Times New Roman" w:eastAsia="宋体" w:hAnsi="Times New Roman"/>
          <w:b/>
          <w:color w:val="000000" w:themeColor="text1"/>
        </w:rPr>
        <w:t>79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student in No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4 Middle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And Li Fei is in my school, </w:t>
      </w:r>
      <w:r w:rsidRPr="00234608">
        <w:rPr>
          <w:rFonts w:ascii="Times New Roman" w:eastAsia="宋体" w:hAnsi="Times New Roman"/>
          <w:b/>
          <w:color w:val="000000" w:themeColor="text1"/>
        </w:rPr>
        <w:t>80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6C43E85" wp14:editId="219F447E">
            <wp:extent cx="915840" cy="16452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584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 we are not in the same class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blue schoolbag is my brother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schoolbag is black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Times New Roman"/>
          <w:b/>
          <w:color w:val="000000" w:themeColor="text1"/>
        </w:rPr>
        <w:t>81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is that?It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a black and white dog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Times New Roman"/>
          <w:b/>
          <w:color w:val="000000" w:themeColor="text1"/>
        </w:rPr>
        <w:t>82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(it) name is Diandian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 love my family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lastRenderedPageBreak/>
        <w:t>第五部分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写作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假如你是</w:t>
      </w:r>
      <w:r w:rsidRPr="00234608">
        <w:rPr>
          <w:rFonts w:ascii="Times New Roman" w:eastAsia="宋体" w:hAnsi="宋体"/>
          <w:color w:val="000000" w:themeColor="text1"/>
        </w:rPr>
        <w:t xml:space="preserve">John, </w:t>
      </w:r>
      <w:r w:rsidRPr="00234608">
        <w:rPr>
          <w:rFonts w:ascii="Times New Roman" w:eastAsia="宋体" w:hAnsi="宋体"/>
          <w:color w:val="000000" w:themeColor="text1"/>
        </w:rPr>
        <w:t>请写一篇</w:t>
      </w:r>
      <w:r w:rsidRPr="00234608">
        <w:rPr>
          <w:rFonts w:ascii="Times New Roman" w:eastAsia="宋体" w:hAnsi="宋体"/>
          <w:color w:val="000000" w:themeColor="text1"/>
        </w:rPr>
        <w:t>60</w:t>
      </w:r>
      <w:r w:rsidRPr="00234608">
        <w:rPr>
          <w:rFonts w:ascii="Times New Roman" w:eastAsia="宋体" w:hAnsi="宋体"/>
          <w:color w:val="000000" w:themeColor="text1"/>
        </w:rPr>
        <w:t>词左右的短文介绍一下你的全家福。</w:t>
      </w:r>
    </w:p>
    <w:p w:rsidR="00241B6B" w:rsidRPr="00513DA5" w:rsidRDefault="00241B6B" w:rsidP="00241B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241B6B" w:rsidRPr="00513DA5" w:rsidRDefault="00241B6B" w:rsidP="00241B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241B6B" w:rsidRPr="00513DA5" w:rsidRDefault="00241B6B" w:rsidP="00241B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241B6B" w:rsidRPr="00513DA5" w:rsidRDefault="00241B6B" w:rsidP="00241B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241B6B" w:rsidRPr="00513DA5" w:rsidRDefault="00241B6B" w:rsidP="00241B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241B6B" w:rsidRPr="00513DA5" w:rsidRDefault="00241B6B" w:rsidP="00241B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241B6B" w:rsidRPr="00513DA5" w:rsidRDefault="00241B6B" w:rsidP="00241B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241B6B" w:rsidRPr="00513DA5" w:rsidRDefault="00241B6B" w:rsidP="00241B6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B939E4" w:rsidRPr="00234608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B939E4" w:rsidRDefault="00B939E4">
      <w:r>
        <w:br w:type="page"/>
      </w:r>
    </w:p>
    <w:p w:rsidR="00B939E4" w:rsidRPr="002C04DD" w:rsidRDefault="00B939E4" w:rsidP="00B939E4">
      <w:pPr>
        <w:spacing w:line="360" w:lineRule="auto"/>
        <w:jc w:val="center"/>
        <w:rPr>
          <w:rFonts w:asciiTheme="minorEastAsia" w:eastAsiaTheme="minorEastAsia" w:hAnsiTheme="minorEastAsia" w:cs="Times New Roman"/>
        </w:rPr>
      </w:pPr>
      <w:r w:rsidRPr="002C04DD">
        <w:rPr>
          <w:rFonts w:asciiTheme="minorEastAsia" w:eastAsiaTheme="minorEastAsia" w:hAnsiTheme="minorEastAsia" w:cs="Times New Roman"/>
        </w:rPr>
        <w:lastRenderedPageBreak/>
        <w:t>参考答案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Arial" w:eastAsia="黑体" w:hAnsi="黑体"/>
          <w:color w:val="000000" w:themeColor="text1"/>
        </w:rPr>
        <w:t>附</w:t>
      </w:r>
      <w:r w:rsidRPr="009E33E6">
        <w:rPr>
          <w:rFonts w:ascii="Times New Roman" w:eastAsia="宋体" w:hAnsi="宋体"/>
          <w:color w:val="000000" w:themeColor="text1"/>
        </w:rPr>
        <w:t>:</w:t>
      </w:r>
      <w:r w:rsidRPr="009E33E6">
        <w:rPr>
          <w:rFonts w:ascii="Arial" w:eastAsia="黑体" w:hAnsi="黑体"/>
          <w:color w:val="000000" w:themeColor="text1"/>
        </w:rPr>
        <w:t>听力材料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第一节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选择相应的图片。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M:Who is this in the photo?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W:Oh, it is my father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is 40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M:This is a photo of my family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really nice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W:Who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she?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M:She is my aunt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has long hair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M:Is this your sister?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W:Yes, my sister Alice is a tall girl with glasses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M:Whose ping-pong bats are these?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W:Oh, they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re my father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M:Do you play the piano?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W:No,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my mother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piano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第二节　听句子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选择最佳应答。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Is this your cousin?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Who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he?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Whose Chinese chess is this?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Does Peter play basketball well?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How many people are there in your family?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Does your father read a lot?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第三节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选择最佳选项完成句子。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W:Look, Sam!This is a photo of my family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M:Wow, you have a big family, Kate!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W:Who is the girl in red?Bill, is she your sister?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is my uncle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daughter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W:Does your mother have long black hair or short brown hair, Billy?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M:She has short black hair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M:Alice, what does your brother look like?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W:He is short, and he has short hair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W:Tommy, what sport does your sister like?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M:She likes swimming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lastRenderedPageBreak/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M:Is this schoolbag yours, Amy?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W:No, 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Tony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第四节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根据对话内容及问题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19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20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W:Good morning, Paul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M:Good morning, Anna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Who is this boy?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W:He is my brother, Tom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We have a good day today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21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22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this, Tom?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a photo of my family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W:Who is the girl?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M:She is my sister, Alice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W:Are these two boys your brothers?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M:No, they are my cousins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23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24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M:Is the woman in the photo your aunt, Anna?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W:Yes, she is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is a teacher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M:She looks very healthy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W:She likes tennis, and she plays tennis very well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第五节　听短文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完成表中所缺信息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每空仅填一词。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读三遍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M:Hello, everyone!My name is Frank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12 and 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a student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in Beijing with my family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My father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name is Bob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38 years old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My mother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name is Alice and she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35 years old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have two sisters, Anna and Maria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They are twins and they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re 10 years old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also have a baby brother, Tom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only one year old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My grandparents are in Beijing, too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My grandpa is 62 years old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His hair is grey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My grandma is 60 years old and her hair is brown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They have a black dog and a white cat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like the dog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very cute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Eight/8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parents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sisters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brother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brown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dog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31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lastRenderedPageBreak/>
        <w:t>42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English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Emily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cat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Football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Three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They are Jim,Bill and Emily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play;with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loves/likes sports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spends;playing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go hiking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play basketball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are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His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Who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her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my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too</w:t>
      </w:r>
    </w:p>
    <w:p w:rsidR="00B939E4" w:rsidRPr="009E33E6" w:rsidRDefault="00B939E4" w:rsidP="00241B6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81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Its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写作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My</w:t>
      </w:r>
      <w:r w:rsidRPr="009E33E6">
        <w:rPr>
          <w:rFonts w:ascii="Times New Roman" w:eastAsia="宋体" w:hAnsi="宋体"/>
          <w:color w:val="000000" w:themeColor="text1"/>
        </w:rPr>
        <w:t xml:space="preserve"> </w:t>
      </w:r>
      <w:r w:rsidRPr="009E33E6">
        <w:rPr>
          <w:rFonts w:ascii="Times New Roman" w:eastAsia="宋体" w:hAnsi="Times New Roman"/>
          <w:b/>
          <w:color w:val="000000" w:themeColor="text1"/>
        </w:rPr>
        <w:t>Family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Here is a photo of my family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Look at these two people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These are my grandparents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They like Chinese chess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This is my father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is a teacher and that is my mother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is a teacher, too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They are in the same school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This is my uncle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is my father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brother and this is my aunt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is my uncle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wife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This girl is my cousin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She is a beautiful girl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Who is this?Haha!It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me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B939E4" w:rsidRPr="009E33E6" w:rsidRDefault="00B939E4" w:rsidP="00B939E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I have a happy family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love my family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647169" w:rsidRPr="00B939E4" w:rsidRDefault="00647169" w:rsidP="00B50CDA">
      <w:bookmarkStart w:id="0" w:name="_GoBack"/>
      <w:bookmarkEnd w:id="0"/>
    </w:p>
    <w:sectPr w:rsidR="00647169" w:rsidRPr="00B939E4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B6B" w:rsidRDefault="00241B6B" w:rsidP="00241B6B">
      <w:r>
        <w:separator/>
      </w:r>
    </w:p>
  </w:endnote>
  <w:endnote w:type="continuationSeparator" w:id="0">
    <w:p w:rsidR="00241B6B" w:rsidRDefault="00241B6B" w:rsidP="00241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B6B" w:rsidRDefault="00241B6B" w:rsidP="00241B6B">
      <w:r>
        <w:separator/>
      </w:r>
    </w:p>
  </w:footnote>
  <w:footnote w:type="continuationSeparator" w:id="0">
    <w:p w:rsidR="00241B6B" w:rsidRDefault="00241B6B" w:rsidP="00241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9E4"/>
    <w:rsid w:val="0008679E"/>
    <w:rsid w:val="00111A89"/>
    <w:rsid w:val="00126949"/>
    <w:rsid w:val="001815CC"/>
    <w:rsid w:val="001831FD"/>
    <w:rsid w:val="001B1B1F"/>
    <w:rsid w:val="00241B6B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939E4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869F16-E122-4169-8E62-3DB75745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9E4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B939E4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B939E4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B939E4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6">
    <w:name w:val="footer"/>
    <w:basedOn w:val="a"/>
    <w:link w:val="Char0"/>
    <w:uiPriority w:val="99"/>
    <w:unhideWhenUsed/>
    <w:rsid w:val="00B939E4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B939E4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7">
    <w:name w:val="List Paragraph"/>
    <w:basedOn w:val="a"/>
    <w:uiPriority w:val="34"/>
    <w:qFormat/>
    <w:rsid w:val="00B939E4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B939E4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B939E4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B939E4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B939E4"/>
    <w:rPr>
      <w:rFonts w:ascii="NEU-BZ-S92" w:eastAsia="方正书宋_GBK" w:hAnsi="NEU-BZ-S92" w:cstheme="minorBidi"/>
      <w:i/>
      <w:iCs/>
      <w:color w:val="000000" w:themeColor="text1"/>
      <w:sz w:val="24"/>
      <w:szCs w:val="22"/>
    </w:rPr>
  </w:style>
  <w:style w:type="table" w:styleId="-3">
    <w:name w:val="Light Shading Accent 3"/>
    <w:basedOn w:val="a1"/>
    <w:uiPriority w:val="60"/>
    <w:rsid w:val="00B939E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B939E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B939E4"/>
    <w:rPr>
      <w:rFonts w:ascii="NEU-BZ-S92" w:eastAsia="方正书宋_GBK" w:hAnsi="NEU-BZ-S92" w:cstheme="minorBidi"/>
      <w:color w:val="000000"/>
      <w:sz w:val="24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B939E4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B939E4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B939E4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B939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3</TotalTime>
  <Pages>11</Pages>
  <Words>2860</Words>
  <Characters>10865</Characters>
  <Application>Microsoft Office Word</Application>
  <DocSecurity>0</DocSecurity>
  <Lines>90</Lines>
  <Paragraphs>27</Paragraphs>
  <ScaleCrop>false</ScaleCrop>
  <Company>微软中国</Company>
  <LinksUpToDate>false</LinksUpToDate>
  <CharactersWithSpaces>13698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2025-09-09T07:32:00Z</dcterms:created>
  <dcterms:modified xsi:type="dcterms:W3CDTF">2025-09-09T07:44:00Z</dcterms:modified>
</cp:coreProperties>
</file>